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2CD" w:rsidRPr="00026141" w:rsidRDefault="00B652CD" w:rsidP="00B652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6141">
        <w:rPr>
          <w:rFonts w:ascii="Times New Roman" w:hAnsi="Times New Roman" w:cs="Times New Roman"/>
          <w:sz w:val="24"/>
          <w:szCs w:val="24"/>
          <w:u w:val="single"/>
        </w:rPr>
        <w:t>John DEKEN</w:t>
      </w:r>
      <w:r w:rsidRPr="00026141">
        <w:rPr>
          <w:rFonts w:ascii="Times New Roman" w:hAnsi="Times New Roman" w:cs="Times New Roman"/>
          <w:sz w:val="24"/>
          <w:szCs w:val="24"/>
        </w:rPr>
        <w:t xml:space="preserve">      (fl.1456)</w:t>
      </w:r>
    </w:p>
    <w:p w:rsidR="00B652CD" w:rsidRPr="00026141" w:rsidRDefault="00B652CD" w:rsidP="00B652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52CD" w:rsidRPr="00026141" w:rsidRDefault="00B652CD" w:rsidP="00B652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52CD" w:rsidRPr="00026141" w:rsidRDefault="00B652CD" w:rsidP="00B652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6141">
        <w:rPr>
          <w:rFonts w:ascii="Times New Roman" w:hAnsi="Times New Roman" w:cs="Times New Roman"/>
          <w:sz w:val="24"/>
          <w:szCs w:val="24"/>
        </w:rPr>
        <w:t xml:space="preserve">  6 Jun.1456</w:t>
      </w:r>
      <w:r w:rsidRPr="00026141">
        <w:rPr>
          <w:rFonts w:ascii="Times New Roman" w:hAnsi="Times New Roman" w:cs="Times New Roman"/>
          <w:sz w:val="24"/>
          <w:szCs w:val="24"/>
        </w:rPr>
        <w:tab/>
        <w:t>Settlement of the action taken by him and Thomas Deken(q.v.) against</w:t>
      </w:r>
    </w:p>
    <w:p w:rsidR="00B652CD" w:rsidRPr="00026141" w:rsidRDefault="00B652CD" w:rsidP="00B652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6141">
        <w:rPr>
          <w:rFonts w:ascii="Times New Roman" w:hAnsi="Times New Roman" w:cs="Times New Roman"/>
          <w:sz w:val="24"/>
          <w:szCs w:val="24"/>
        </w:rPr>
        <w:tab/>
      </w:r>
      <w:r w:rsidRPr="00026141">
        <w:rPr>
          <w:rFonts w:ascii="Times New Roman" w:hAnsi="Times New Roman" w:cs="Times New Roman"/>
          <w:sz w:val="24"/>
          <w:szCs w:val="24"/>
        </w:rPr>
        <w:tab/>
        <w:t>John Kendale of Twycross(q.v.) and his wife, Isabel(q.v.), deforciants of</w:t>
      </w:r>
    </w:p>
    <w:p w:rsidR="00B652CD" w:rsidRPr="00026141" w:rsidRDefault="00B652CD" w:rsidP="00B652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6141">
        <w:rPr>
          <w:rFonts w:ascii="Times New Roman" w:hAnsi="Times New Roman" w:cs="Times New Roman"/>
          <w:sz w:val="24"/>
          <w:szCs w:val="24"/>
        </w:rPr>
        <w:tab/>
      </w:r>
      <w:r w:rsidRPr="00026141">
        <w:rPr>
          <w:rFonts w:ascii="Times New Roman" w:hAnsi="Times New Roman" w:cs="Times New Roman"/>
          <w:sz w:val="24"/>
          <w:szCs w:val="24"/>
        </w:rPr>
        <w:tab/>
        <w:t>4 messuages, 4 virgates of land, 14 acres of meadow and 10s of rent in</w:t>
      </w:r>
    </w:p>
    <w:p w:rsidR="00B652CD" w:rsidRPr="00026141" w:rsidRDefault="00B652CD" w:rsidP="00B652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6141">
        <w:rPr>
          <w:rFonts w:ascii="Times New Roman" w:hAnsi="Times New Roman" w:cs="Times New Roman"/>
          <w:sz w:val="24"/>
          <w:szCs w:val="24"/>
        </w:rPr>
        <w:tab/>
      </w:r>
      <w:r w:rsidRPr="00026141">
        <w:rPr>
          <w:rFonts w:ascii="Times New Roman" w:hAnsi="Times New Roman" w:cs="Times New Roman"/>
          <w:sz w:val="24"/>
          <w:szCs w:val="24"/>
        </w:rPr>
        <w:tab/>
        <w:t>Frisby on the Wreak, Leicestershire.</w:t>
      </w:r>
    </w:p>
    <w:p w:rsidR="00B652CD" w:rsidRPr="00026141" w:rsidRDefault="00B652CD" w:rsidP="00B652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6141">
        <w:rPr>
          <w:rFonts w:ascii="Times New Roman" w:hAnsi="Times New Roman" w:cs="Times New Roman"/>
          <w:sz w:val="24"/>
          <w:szCs w:val="24"/>
        </w:rPr>
        <w:tab/>
      </w:r>
      <w:r w:rsidRPr="00026141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26141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www.medievalgenealogy.org.uk/fines/abstracts/CP_25_1_126_77.shtml</w:t>
        </w:r>
      </w:hyperlink>
      <w:r w:rsidRPr="00026141">
        <w:rPr>
          <w:rFonts w:ascii="Times New Roman" w:hAnsi="Times New Roman" w:cs="Times New Roman"/>
          <w:sz w:val="24"/>
          <w:szCs w:val="24"/>
        </w:rPr>
        <w:t>)</w:t>
      </w:r>
    </w:p>
    <w:p w:rsidR="00B652CD" w:rsidRPr="00026141" w:rsidRDefault="00B652CD" w:rsidP="00B652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52CD" w:rsidRPr="00026141" w:rsidRDefault="00B652CD" w:rsidP="00B652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52CD" w:rsidRPr="00026141" w:rsidRDefault="00B652CD" w:rsidP="00B652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6141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2CD" w:rsidRDefault="00B652CD" w:rsidP="00564E3C">
      <w:pPr>
        <w:spacing w:after="0" w:line="240" w:lineRule="auto"/>
      </w:pPr>
      <w:r>
        <w:separator/>
      </w:r>
    </w:p>
  </w:endnote>
  <w:endnote w:type="continuationSeparator" w:id="0">
    <w:p w:rsidR="00B652CD" w:rsidRDefault="00B652C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652CD">
      <w:rPr>
        <w:rFonts w:ascii="Times New Roman" w:hAnsi="Times New Roman" w:cs="Times New Roman"/>
        <w:noProof/>
        <w:sz w:val="24"/>
        <w:szCs w:val="24"/>
      </w:rPr>
      <w:t>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2CD" w:rsidRDefault="00B652CD" w:rsidP="00564E3C">
      <w:pPr>
        <w:spacing w:after="0" w:line="240" w:lineRule="auto"/>
      </w:pPr>
      <w:r>
        <w:separator/>
      </w:r>
    </w:p>
  </w:footnote>
  <w:footnote w:type="continuationSeparator" w:id="0">
    <w:p w:rsidR="00B652CD" w:rsidRDefault="00B652C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2CD"/>
    <w:rsid w:val="00372DC6"/>
    <w:rsid w:val="00564E3C"/>
    <w:rsid w:val="0064591D"/>
    <w:rsid w:val="00B652C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E04E13-B897-4AA7-85E7-867ACAA5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652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2015-11-01T19:46:00Z</dcterms:created>
  <dcterms:modified xsi:type="dcterms:W3CDTF">2015-11-01T19:47:00Z</dcterms:modified>
</cp:coreProperties>
</file>